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97E63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WROUGHTON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E26E9B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Poulton, Wiltshire. Gentleman.</w:t>
      </w:r>
    </w:p>
    <w:p w14:paraId="4FBA3DEC" w14:textId="77777777" w:rsidR="00213C61" w:rsidRDefault="00213C61" w:rsidP="00213C61">
      <w:pPr>
        <w:rPr>
          <w:rFonts w:ascii="Times New Roman" w:hAnsi="Times New Roman" w:cs="Times New Roman"/>
        </w:rPr>
      </w:pPr>
    </w:p>
    <w:p w14:paraId="36E66C43" w14:textId="77777777" w:rsidR="00213C61" w:rsidRDefault="00213C61" w:rsidP="00213C61">
      <w:pPr>
        <w:rPr>
          <w:rFonts w:ascii="Times New Roman" w:hAnsi="Times New Roman" w:cs="Times New Roman"/>
        </w:rPr>
      </w:pPr>
    </w:p>
    <w:p w14:paraId="40D424E6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Lawrence Rainsford(q.v.) brought a plaint of trespass and taking in his</w:t>
      </w:r>
    </w:p>
    <w:p w14:paraId="25986E3D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free chase against him, William </w:t>
      </w:r>
      <w:proofErr w:type="spellStart"/>
      <w:r>
        <w:rPr>
          <w:rFonts w:ascii="Times New Roman" w:hAnsi="Times New Roman" w:cs="Times New Roman"/>
        </w:rPr>
        <w:t>Serne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Barowe</w:t>
      </w:r>
      <w:proofErr w:type="spellEnd"/>
      <w:r>
        <w:rPr>
          <w:rFonts w:ascii="Times New Roman" w:hAnsi="Times New Roman" w:cs="Times New Roman"/>
        </w:rPr>
        <w:t xml:space="preserve">(q.v.), John </w:t>
      </w:r>
    </w:p>
    <w:p w14:paraId="63C9D61A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Ploweman</w:t>
      </w:r>
      <w:proofErr w:type="spellEnd"/>
      <w:r>
        <w:rPr>
          <w:rFonts w:ascii="Times New Roman" w:hAnsi="Times New Roman" w:cs="Times New Roman"/>
        </w:rPr>
        <w:t xml:space="preserve">(q.v.) and John Shepherd(q.v.),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Poulton,</w:t>
      </w:r>
    </w:p>
    <w:p w14:paraId="51278946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Wiltshire.</w:t>
      </w:r>
    </w:p>
    <w:p w14:paraId="74CA167F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CDFEB3" w14:textId="77777777" w:rsidR="00213C61" w:rsidRDefault="00213C61" w:rsidP="00213C61">
      <w:pPr>
        <w:rPr>
          <w:rFonts w:ascii="Times New Roman" w:hAnsi="Times New Roman" w:cs="Times New Roman"/>
        </w:rPr>
      </w:pPr>
    </w:p>
    <w:p w14:paraId="04B0D68C" w14:textId="77777777" w:rsidR="00213C61" w:rsidRDefault="00213C61" w:rsidP="00213C61">
      <w:pPr>
        <w:rPr>
          <w:rFonts w:ascii="Times New Roman" w:hAnsi="Times New Roman" w:cs="Times New Roman"/>
        </w:rPr>
      </w:pPr>
    </w:p>
    <w:p w14:paraId="0F237135" w14:textId="77777777" w:rsidR="00213C61" w:rsidRDefault="00213C61" w:rsidP="00213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December 2018</w:t>
      </w:r>
    </w:p>
    <w:p w14:paraId="256CC6C5" w14:textId="77777777" w:rsidR="006B2F86" w:rsidRPr="00E71FC3" w:rsidRDefault="00213C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70718" w14:textId="77777777" w:rsidR="00213C61" w:rsidRDefault="00213C61" w:rsidP="00E71FC3">
      <w:r>
        <w:separator/>
      </w:r>
    </w:p>
  </w:endnote>
  <w:endnote w:type="continuationSeparator" w:id="0">
    <w:p w14:paraId="00974DFC" w14:textId="77777777" w:rsidR="00213C61" w:rsidRDefault="00213C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271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48D5" w14:textId="77777777" w:rsidR="00213C61" w:rsidRDefault="00213C61" w:rsidP="00E71FC3">
      <w:r>
        <w:separator/>
      </w:r>
    </w:p>
  </w:footnote>
  <w:footnote w:type="continuationSeparator" w:id="0">
    <w:p w14:paraId="4A29E033" w14:textId="77777777" w:rsidR="00213C61" w:rsidRDefault="00213C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61"/>
    <w:rsid w:val="001A7C09"/>
    <w:rsid w:val="00213C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03052"/>
  <w15:chartTrackingRefBased/>
  <w15:docId w15:val="{164968C2-1A78-4EB2-AA19-AC034DD1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3C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2018-12-11T20:57:00Z</dcterms:created>
  <dcterms:modified xsi:type="dcterms:W3CDTF">2018-12-11T20:57:00Z</dcterms:modified>
</cp:coreProperties>
</file>